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51D3B" w:rsidRPr="0079280E" w:rsidTr="00E164E1">
        <w:trPr>
          <w:trHeight w:val="1420"/>
        </w:trPr>
        <w:tc>
          <w:tcPr>
            <w:tcW w:w="95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51D3B" w:rsidRPr="0079280E" w:rsidRDefault="00051D3B" w:rsidP="00051D3B">
            <w:pPr>
              <w:rPr>
                <w:b/>
                <w:bCs/>
              </w:rPr>
            </w:pPr>
            <w:r w:rsidRPr="0079280E">
              <w:rPr>
                <w:b/>
                <w:bCs/>
              </w:rPr>
              <w:t>ТЕРРИТОРИАЛЬН</w:t>
            </w:r>
            <w:r>
              <w:rPr>
                <w:b/>
                <w:bCs/>
              </w:rPr>
              <w:t>АЯ</w:t>
            </w:r>
            <w:r w:rsidRPr="0079280E">
              <w:rPr>
                <w:b/>
                <w:bCs/>
              </w:rPr>
              <w:t xml:space="preserve"> ИЗБИРАТЕЛЬН</w:t>
            </w:r>
            <w:r>
              <w:rPr>
                <w:b/>
                <w:bCs/>
              </w:rPr>
              <w:t>АЯ</w:t>
            </w:r>
            <w:r w:rsidRPr="0079280E">
              <w:rPr>
                <w:b/>
                <w:bCs/>
              </w:rPr>
              <w:t xml:space="preserve"> КОМИССИ</w:t>
            </w:r>
            <w:r>
              <w:rPr>
                <w:b/>
                <w:bCs/>
              </w:rPr>
              <w:t>Я</w:t>
            </w:r>
            <w:r w:rsidRPr="0079280E">
              <w:rPr>
                <w:b/>
                <w:bCs/>
              </w:rPr>
              <w:t xml:space="preserve"> </w:t>
            </w:r>
          </w:p>
          <w:p w:rsidR="00051D3B" w:rsidRDefault="00051D3B" w:rsidP="00051D3B">
            <w:pPr>
              <w:rPr>
                <w:b/>
                <w:bCs/>
              </w:rPr>
            </w:pPr>
            <w:r w:rsidRPr="0079280E">
              <w:rPr>
                <w:b/>
              </w:rPr>
              <w:t>ЛЫСЬВЕНСКОГО ГОРОДСКОГО ОКРУГА</w:t>
            </w:r>
            <w:r w:rsidRPr="0079280E">
              <w:rPr>
                <w:b/>
                <w:bCs/>
              </w:rPr>
              <w:t xml:space="preserve"> </w:t>
            </w:r>
          </w:p>
          <w:p w:rsidR="00051D3B" w:rsidRDefault="00051D3B" w:rsidP="00051D3B">
            <w:pPr>
              <w:rPr>
                <w:b/>
                <w:bCs/>
              </w:rPr>
            </w:pPr>
          </w:p>
          <w:p w:rsidR="00051D3B" w:rsidRPr="0079280E" w:rsidRDefault="00051D3B" w:rsidP="00051D3B">
            <w:pPr>
              <w:rPr>
                <w:b/>
                <w:bCs/>
              </w:rPr>
            </w:pPr>
            <w:r w:rsidRPr="0079280E">
              <w:rPr>
                <w:b/>
                <w:bCs/>
              </w:rPr>
              <w:t>РЕШЕНИЕ</w:t>
            </w:r>
          </w:p>
        </w:tc>
      </w:tr>
    </w:tbl>
    <w:p w:rsidR="00FF3201" w:rsidRPr="00FF3201" w:rsidRDefault="00FF3201" w:rsidP="00FF3201">
      <w:pPr>
        <w:rPr>
          <w:vanish/>
        </w:rPr>
      </w:pPr>
    </w:p>
    <w:tbl>
      <w:tblPr>
        <w:tblpPr w:leftFromText="180" w:rightFromText="180" w:vertAnchor="text" w:horzAnchor="margin" w:tblpY="435"/>
        <w:tblOverlap w:val="never"/>
        <w:tblW w:w="9648" w:type="dxa"/>
        <w:tblLook w:val="0000" w:firstRow="0" w:lastRow="0" w:firstColumn="0" w:lastColumn="0" w:noHBand="0" w:noVBand="0"/>
      </w:tblPr>
      <w:tblGrid>
        <w:gridCol w:w="3437"/>
        <w:gridCol w:w="2774"/>
        <w:gridCol w:w="3437"/>
      </w:tblGrid>
      <w:tr w:rsidR="000D2A01" w:rsidTr="00051D3B">
        <w:tc>
          <w:tcPr>
            <w:tcW w:w="3437" w:type="dxa"/>
          </w:tcPr>
          <w:p w:rsidR="000D2A01" w:rsidRDefault="000D2A01" w:rsidP="009C7DDA">
            <w:pPr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  <w:tc>
          <w:tcPr>
            <w:tcW w:w="2774" w:type="dxa"/>
          </w:tcPr>
          <w:p w:rsidR="000D2A01" w:rsidRDefault="000D2A01" w:rsidP="009C7DDA">
            <w:pPr>
              <w:rPr>
                <w:color w:val="000000"/>
              </w:rPr>
            </w:pPr>
          </w:p>
        </w:tc>
        <w:tc>
          <w:tcPr>
            <w:tcW w:w="3437" w:type="dxa"/>
          </w:tcPr>
          <w:p w:rsidR="000D2A01" w:rsidRDefault="000D2A01" w:rsidP="000D2A01">
            <w:pPr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  <w:r>
              <w:rPr>
                <w:color w:val="000000"/>
              </w:rPr>
              <w:t xml:space="preserve"> __________________</w:t>
            </w:r>
          </w:p>
        </w:tc>
      </w:tr>
    </w:tbl>
    <w:p w:rsidR="00FF3201" w:rsidRPr="00FF3201" w:rsidRDefault="00EB2390" w:rsidP="00FF3201">
      <w:pPr>
        <w:rPr>
          <w:vanish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4455160</wp:posOffset>
                </wp:positionH>
                <wp:positionV relativeFrom="paragraph">
                  <wp:posOffset>229870</wp:posOffset>
                </wp:positionV>
                <wp:extent cx="1148080" cy="345440"/>
                <wp:effectExtent l="2540" t="0" r="1905" b="12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D3B" w:rsidRPr="00051D3B" w:rsidRDefault="00EB2390" w:rsidP="00051D3B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109</w:t>
                            </w:r>
                            <w:r w:rsidR="005B570E">
                              <w:rPr>
                                <w:szCs w:val="28"/>
                              </w:rPr>
                              <w:t>/</w:t>
                            </w:r>
                            <w:r w:rsidR="002568A6">
                              <w:rPr>
                                <w:szCs w:val="28"/>
                              </w:rPr>
                              <w:t>0</w:t>
                            </w:r>
                            <w:r>
                              <w:rPr>
                                <w:szCs w:val="28"/>
                              </w:rPr>
                              <w:t>4</w:t>
                            </w:r>
                            <w:r w:rsidR="005B570E">
                              <w:rPr>
                                <w:szCs w:val="28"/>
                              </w:rPr>
                              <w:t xml:space="preserve"> - </w:t>
                            </w:r>
                            <w:r w:rsidR="00905766">
                              <w:rPr>
                                <w:szCs w:val="28"/>
                              </w:rPr>
                              <w:t>0</w:t>
                            </w:r>
                            <w:r w:rsidR="005B570E">
                              <w:rPr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0.8pt;margin-top:18.1pt;width:90.4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+zC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" filled="f" stroked="f">
                <v:textbox>
                  <w:txbxContent>
                    <w:p w:rsidR="00051D3B" w:rsidRPr="00051D3B" w:rsidRDefault="00EB2390" w:rsidP="00051D3B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109</w:t>
                      </w:r>
                      <w:r w:rsidR="005B570E">
                        <w:rPr>
                          <w:szCs w:val="28"/>
                        </w:rPr>
                        <w:t>/</w:t>
                      </w:r>
                      <w:r w:rsidR="002568A6">
                        <w:rPr>
                          <w:szCs w:val="28"/>
                        </w:rPr>
                        <w:t>0</w:t>
                      </w:r>
                      <w:r>
                        <w:rPr>
                          <w:szCs w:val="28"/>
                        </w:rPr>
                        <w:t>4</w:t>
                      </w:r>
                      <w:r w:rsidR="005B570E">
                        <w:rPr>
                          <w:szCs w:val="28"/>
                        </w:rPr>
                        <w:t xml:space="preserve"> - </w:t>
                      </w:r>
                      <w:r w:rsidR="00905766">
                        <w:rPr>
                          <w:szCs w:val="28"/>
                        </w:rPr>
                        <w:t>0</w:t>
                      </w:r>
                      <w:r w:rsidR="005B570E">
                        <w:rPr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1148080" cy="342900"/>
                <wp:effectExtent l="0" t="0" r="0" b="12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D3B" w:rsidRPr="00051D3B" w:rsidRDefault="007D0FFC" w:rsidP="00051D3B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2</w:t>
                            </w:r>
                            <w:r w:rsidR="00EB2390">
                              <w:rPr>
                                <w:szCs w:val="28"/>
                              </w:rPr>
                              <w:t>8</w:t>
                            </w:r>
                            <w:r w:rsidR="002B41A9">
                              <w:rPr>
                                <w:szCs w:val="28"/>
                              </w:rPr>
                              <w:t>.</w:t>
                            </w:r>
                            <w:r w:rsidR="008E271D">
                              <w:rPr>
                                <w:szCs w:val="28"/>
                              </w:rPr>
                              <w:t>0</w:t>
                            </w:r>
                            <w:r>
                              <w:rPr>
                                <w:szCs w:val="28"/>
                              </w:rPr>
                              <w:t>6</w:t>
                            </w:r>
                            <w:r w:rsidR="002B41A9">
                              <w:rPr>
                                <w:szCs w:val="28"/>
                              </w:rPr>
                              <w:t>.20</w:t>
                            </w:r>
                            <w:r>
                              <w:rPr>
                                <w:szCs w:val="28"/>
                              </w:rPr>
                              <w:t>2</w:t>
                            </w:r>
                            <w:r w:rsidR="00EB2390">
                              <w:rPr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6pt;margin-top:18.3pt;width:90.4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OEtwIAAMA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" filled="f" stroked="f">
                <v:textbox>
                  <w:txbxContent>
                    <w:p w:rsidR="00051D3B" w:rsidRPr="00051D3B" w:rsidRDefault="007D0FFC" w:rsidP="00051D3B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2</w:t>
                      </w:r>
                      <w:r w:rsidR="00EB2390">
                        <w:rPr>
                          <w:szCs w:val="28"/>
                        </w:rPr>
                        <w:t>8</w:t>
                      </w:r>
                      <w:r w:rsidR="002B41A9">
                        <w:rPr>
                          <w:szCs w:val="28"/>
                        </w:rPr>
                        <w:t>.</w:t>
                      </w:r>
                      <w:r w:rsidR="008E271D">
                        <w:rPr>
                          <w:szCs w:val="28"/>
                        </w:rPr>
                        <w:t>0</w:t>
                      </w:r>
                      <w:r>
                        <w:rPr>
                          <w:szCs w:val="28"/>
                        </w:rPr>
                        <w:t>6</w:t>
                      </w:r>
                      <w:r w:rsidR="002B41A9">
                        <w:rPr>
                          <w:szCs w:val="28"/>
                        </w:rPr>
                        <w:t>.20</w:t>
                      </w:r>
                      <w:r>
                        <w:rPr>
                          <w:szCs w:val="28"/>
                        </w:rPr>
                        <w:t>2</w:t>
                      </w:r>
                      <w:r w:rsidR="00EB2390">
                        <w:rPr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0D2A01" w:rsidTr="000D2A01">
        <w:tc>
          <w:tcPr>
            <w:tcW w:w="288" w:type="dxa"/>
          </w:tcPr>
          <w:p w:rsidR="000D2A01" w:rsidRDefault="000D2A01" w:rsidP="009C7DDA"/>
        </w:tc>
        <w:tc>
          <w:tcPr>
            <w:tcW w:w="9046" w:type="dxa"/>
          </w:tcPr>
          <w:p w:rsidR="000D2A01" w:rsidRPr="00051D3B" w:rsidRDefault="000D2A01" w:rsidP="00051D3B">
            <w:pPr>
              <w:spacing w:before="240"/>
              <w:rPr>
                <w:color w:val="000000"/>
              </w:rPr>
            </w:pPr>
            <w:r w:rsidRPr="00051D3B">
              <w:rPr>
                <w:color w:val="000000"/>
              </w:rPr>
              <w:t>г. Лысьва</w:t>
            </w:r>
          </w:p>
        </w:tc>
        <w:tc>
          <w:tcPr>
            <w:tcW w:w="284" w:type="dxa"/>
          </w:tcPr>
          <w:p w:rsidR="000D2A01" w:rsidRDefault="000D2A01" w:rsidP="009C7DDA"/>
        </w:tc>
      </w:tr>
    </w:tbl>
    <w:p w:rsidR="000D2A01" w:rsidRDefault="000D2A01" w:rsidP="00051D3B">
      <w:pPr>
        <w:pStyle w:val="1"/>
        <w:spacing w:before="120" w:after="120"/>
        <w:jc w:val="both"/>
        <w:rPr>
          <w:szCs w:val="24"/>
        </w:rPr>
      </w:pPr>
    </w:p>
    <w:tbl>
      <w:tblPr>
        <w:tblW w:w="5103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2568A6" w:rsidRPr="0079280E" w:rsidTr="00DD0E6C">
        <w:trPr>
          <w:trHeight w:val="1287"/>
        </w:trPr>
        <w:tc>
          <w:tcPr>
            <w:tcW w:w="5103" w:type="dxa"/>
          </w:tcPr>
          <w:p w:rsidR="002568A6" w:rsidRPr="00B4064E" w:rsidRDefault="00CF2492" w:rsidP="007D0FFC">
            <w:pPr>
              <w:tabs>
                <w:tab w:val="left" w:pos="2775"/>
              </w:tabs>
              <w:spacing w:line="216" w:lineRule="auto"/>
              <w:jc w:val="both"/>
              <w:rPr>
                <w:b/>
                <w:szCs w:val="28"/>
              </w:rPr>
            </w:pPr>
            <w:r w:rsidRPr="00CF2492">
              <w:rPr>
                <w:b/>
                <w:szCs w:val="28"/>
              </w:rPr>
              <w:t>Об использовании печати территориальной избирательной комиссии Лысьвенского городского округа</w:t>
            </w:r>
            <w:r>
              <w:rPr>
                <w:b/>
                <w:szCs w:val="28"/>
              </w:rPr>
              <w:t xml:space="preserve"> при подготовке и проведении </w:t>
            </w:r>
            <w:r w:rsidRPr="008E271D">
              <w:rPr>
                <w:b/>
              </w:rPr>
              <w:t>дополнительны</w:t>
            </w:r>
            <w:r>
              <w:rPr>
                <w:b/>
              </w:rPr>
              <w:t>х</w:t>
            </w:r>
            <w:r w:rsidRPr="008E271D">
              <w:rPr>
                <w:b/>
              </w:rPr>
              <w:t xml:space="preserve"> выбор</w:t>
            </w:r>
            <w:r>
              <w:rPr>
                <w:b/>
              </w:rPr>
              <w:t>ов</w:t>
            </w:r>
            <w:r w:rsidR="008E271D" w:rsidRPr="008E271D">
              <w:rPr>
                <w:b/>
              </w:rPr>
              <w:t xml:space="preserve"> </w:t>
            </w:r>
            <w:r w:rsidR="00DD0E6C">
              <w:rPr>
                <w:b/>
              </w:rPr>
              <w:t>депутатов Думы Лысьвенского городского округа Пермского края по одномандатным избирательным округам №№ 2, 9 и 12</w:t>
            </w:r>
          </w:p>
        </w:tc>
      </w:tr>
    </w:tbl>
    <w:p w:rsidR="005010F5" w:rsidRDefault="005010F5" w:rsidP="005E4467">
      <w:pPr>
        <w:ind w:firstLine="851"/>
        <w:jc w:val="right"/>
        <w:rPr>
          <w:szCs w:val="20"/>
        </w:rPr>
      </w:pPr>
    </w:p>
    <w:p w:rsidR="00CF2492" w:rsidRPr="00CF2492" w:rsidRDefault="00CF2492" w:rsidP="00133925">
      <w:pPr>
        <w:ind w:firstLine="993"/>
        <w:jc w:val="both"/>
        <w:rPr>
          <w:szCs w:val="28"/>
        </w:rPr>
      </w:pPr>
      <w:r w:rsidRPr="00CF2492">
        <w:rPr>
          <w:szCs w:val="28"/>
        </w:rPr>
        <w:t>Руководствуясь частью 1 статьи 14 Закона Пермского края от 09.11.2009 №525-ПК «О выборах депутатов представительных органов муниципальных образований в Пермском крае», в связи с возложением полномочий окружн</w:t>
      </w:r>
      <w:r w:rsidR="00DD0E6C">
        <w:rPr>
          <w:szCs w:val="28"/>
        </w:rPr>
        <w:t>ых</w:t>
      </w:r>
      <w:r w:rsidRPr="00CF2492">
        <w:rPr>
          <w:szCs w:val="28"/>
        </w:rPr>
        <w:t xml:space="preserve"> избирательн</w:t>
      </w:r>
      <w:r w:rsidR="00DD0E6C">
        <w:rPr>
          <w:szCs w:val="28"/>
        </w:rPr>
        <w:t>ых комиссий</w:t>
      </w:r>
      <w:r w:rsidRPr="00CF2492">
        <w:rPr>
          <w:szCs w:val="28"/>
        </w:rPr>
        <w:t xml:space="preserve"> по дополнительным выборам </w:t>
      </w:r>
      <w:r w:rsidR="00DD0E6C" w:rsidRPr="00DD0E6C">
        <w:rPr>
          <w:szCs w:val="28"/>
        </w:rPr>
        <w:t>депутатов Думы Лысьвенского городского округа Пермского края по одномандатным избирательным округам №№ 2, 9 и 12</w:t>
      </w:r>
      <w:r w:rsidRPr="00CF2492">
        <w:rPr>
          <w:szCs w:val="28"/>
        </w:rPr>
        <w:t xml:space="preserve"> на территориальную избирательную комиссию Лысьвенского городского округа, </w:t>
      </w:r>
    </w:p>
    <w:p w:rsidR="00CF2492" w:rsidRDefault="00CF2492" w:rsidP="00133925">
      <w:pPr>
        <w:ind w:firstLine="709"/>
        <w:rPr>
          <w:szCs w:val="28"/>
        </w:rPr>
      </w:pPr>
    </w:p>
    <w:p w:rsidR="001123B5" w:rsidRDefault="001123B5" w:rsidP="00133925">
      <w:pPr>
        <w:ind w:firstLine="709"/>
        <w:rPr>
          <w:szCs w:val="28"/>
        </w:rPr>
      </w:pPr>
      <w:r w:rsidRPr="00D23F5C">
        <w:rPr>
          <w:szCs w:val="28"/>
        </w:rPr>
        <w:t xml:space="preserve">Комиссия   р е </w:t>
      </w:r>
      <w:proofErr w:type="gramStart"/>
      <w:r w:rsidRPr="00D23F5C">
        <w:rPr>
          <w:szCs w:val="28"/>
        </w:rPr>
        <w:t>ш</w:t>
      </w:r>
      <w:proofErr w:type="gramEnd"/>
      <w:r w:rsidRPr="00D23F5C">
        <w:rPr>
          <w:szCs w:val="28"/>
        </w:rPr>
        <w:t xml:space="preserve"> а е т:</w:t>
      </w:r>
    </w:p>
    <w:p w:rsidR="001123B5" w:rsidRDefault="001123B5" w:rsidP="00133925">
      <w:pPr>
        <w:tabs>
          <w:tab w:val="left" w:pos="867"/>
          <w:tab w:val="left" w:pos="1778"/>
          <w:tab w:val="left" w:pos="3645"/>
          <w:tab w:val="center" w:pos="5482"/>
        </w:tabs>
        <w:ind w:firstLine="851"/>
        <w:rPr>
          <w:szCs w:val="28"/>
        </w:rPr>
      </w:pPr>
    </w:p>
    <w:p w:rsidR="00CF2492" w:rsidRPr="00CF2492" w:rsidRDefault="00CF2492" w:rsidP="00133925">
      <w:pPr>
        <w:numPr>
          <w:ilvl w:val="0"/>
          <w:numId w:val="5"/>
        </w:numPr>
        <w:tabs>
          <w:tab w:val="num" w:pos="900"/>
          <w:tab w:val="num" w:pos="1134"/>
        </w:tabs>
        <w:ind w:left="0" w:firstLine="851"/>
        <w:jc w:val="both"/>
        <w:rPr>
          <w:szCs w:val="28"/>
        </w:rPr>
      </w:pPr>
      <w:r w:rsidRPr="00CF2492">
        <w:rPr>
          <w:szCs w:val="28"/>
        </w:rPr>
        <w:t>Установить, что при проведении дополнительны</w:t>
      </w:r>
      <w:r>
        <w:rPr>
          <w:szCs w:val="28"/>
        </w:rPr>
        <w:t>х</w:t>
      </w:r>
      <w:r w:rsidRPr="00CF2492">
        <w:rPr>
          <w:szCs w:val="28"/>
        </w:rPr>
        <w:t xml:space="preserve"> выбор</w:t>
      </w:r>
      <w:r>
        <w:rPr>
          <w:szCs w:val="28"/>
        </w:rPr>
        <w:t>ов</w:t>
      </w:r>
      <w:r w:rsidRPr="00CF2492">
        <w:rPr>
          <w:szCs w:val="28"/>
        </w:rPr>
        <w:t xml:space="preserve"> </w:t>
      </w:r>
      <w:r w:rsidR="00DD0E6C" w:rsidRPr="00DD0E6C">
        <w:t>депутатов Думы Лысьвенского городского округа Пермского края по одномандатным избирательным округам №№ 2, 9 и 12</w:t>
      </w:r>
      <w:r w:rsidRPr="00DD0E6C">
        <w:rPr>
          <w:szCs w:val="28"/>
        </w:rPr>
        <w:t>,</w:t>
      </w:r>
      <w:r w:rsidRPr="00CF2492">
        <w:rPr>
          <w:szCs w:val="28"/>
        </w:rPr>
        <w:t xml:space="preserve"> территориальная избирательная комиссия Лысьвенского городского округа использует имеющуюся в наличии печать </w:t>
      </w:r>
      <w:r>
        <w:rPr>
          <w:szCs w:val="28"/>
        </w:rPr>
        <w:t xml:space="preserve">территориальной избирательной </w:t>
      </w:r>
      <w:r w:rsidRPr="00CF2492">
        <w:rPr>
          <w:szCs w:val="28"/>
        </w:rPr>
        <w:t>комиссии</w:t>
      </w:r>
      <w:r>
        <w:rPr>
          <w:szCs w:val="28"/>
        </w:rPr>
        <w:t xml:space="preserve"> Лысьвенского городского округа</w:t>
      </w:r>
      <w:r w:rsidRPr="00CF2492">
        <w:rPr>
          <w:szCs w:val="28"/>
        </w:rPr>
        <w:t>.</w:t>
      </w:r>
    </w:p>
    <w:p w:rsidR="00CF2492" w:rsidRDefault="00133925" w:rsidP="00133925">
      <w:pPr>
        <w:numPr>
          <w:ilvl w:val="0"/>
          <w:numId w:val="5"/>
        </w:numPr>
        <w:tabs>
          <w:tab w:val="clear" w:pos="1425"/>
          <w:tab w:val="num" w:pos="1134"/>
        </w:tabs>
        <w:ind w:left="0" w:firstLine="851"/>
        <w:contextualSpacing/>
        <w:jc w:val="both"/>
        <w:rPr>
          <w:szCs w:val="28"/>
        </w:rPr>
      </w:pPr>
      <w:r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</w:t>
      </w:r>
      <w:r w:rsidR="00CF2492" w:rsidRPr="00CF2492">
        <w:rPr>
          <w:szCs w:val="28"/>
        </w:rPr>
        <w:t>.</w:t>
      </w:r>
    </w:p>
    <w:p w:rsidR="00CF2492" w:rsidRPr="00CF2492" w:rsidRDefault="00CF2492" w:rsidP="00133925">
      <w:pPr>
        <w:numPr>
          <w:ilvl w:val="0"/>
          <w:numId w:val="5"/>
        </w:numPr>
        <w:tabs>
          <w:tab w:val="num" w:pos="1134"/>
        </w:tabs>
        <w:ind w:left="0" w:firstLine="851"/>
        <w:contextualSpacing/>
        <w:jc w:val="both"/>
        <w:rPr>
          <w:szCs w:val="28"/>
        </w:rPr>
      </w:pPr>
      <w:r w:rsidRPr="00CF2492">
        <w:rPr>
          <w:szCs w:val="28"/>
        </w:rPr>
        <w:t xml:space="preserve">Контроль за исполнением решения возложить на секретаря территориальной избирательной комиссии Лысьвенского городского округа </w:t>
      </w:r>
      <w:r w:rsidR="007D0FFC">
        <w:rPr>
          <w:szCs w:val="28"/>
        </w:rPr>
        <w:t xml:space="preserve">       </w:t>
      </w:r>
      <w:r w:rsidRPr="00CF2492">
        <w:rPr>
          <w:szCs w:val="28"/>
        </w:rPr>
        <w:t xml:space="preserve">Л.В. Сорокину. </w:t>
      </w:r>
    </w:p>
    <w:p w:rsidR="005212D2" w:rsidRDefault="005212D2" w:rsidP="005A2897">
      <w:pPr>
        <w:tabs>
          <w:tab w:val="left" w:pos="1134"/>
        </w:tabs>
        <w:jc w:val="both"/>
        <w:rPr>
          <w:szCs w:val="28"/>
        </w:rPr>
      </w:pPr>
      <w:bookmarkStart w:id="0" w:name="_GoBack"/>
      <w:bookmarkEnd w:id="0"/>
    </w:p>
    <w:tbl>
      <w:tblPr>
        <w:tblW w:w="10061" w:type="dxa"/>
        <w:tblLook w:val="01E0" w:firstRow="1" w:lastRow="1" w:firstColumn="1" w:lastColumn="1" w:noHBand="0" w:noVBand="0"/>
      </w:tblPr>
      <w:tblGrid>
        <w:gridCol w:w="7763"/>
        <w:gridCol w:w="2298"/>
      </w:tblGrid>
      <w:tr w:rsidR="005A2897" w:rsidTr="005A2897">
        <w:trPr>
          <w:trHeight w:val="362"/>
        </w:trPr>
        <w:tc>
          <w:tcPr>
            <w:tcW w:w="7763" w:type="dxa"/>
          </w:tcPr>
          <w:p w:rsidR="005A2897" w:rsidRPr="00627707" w:rsidRDefault="005A2897" w:rsidP="0032618C">
            <w:pPr>
              <w:jc w:val="left"/>
            </w:pPr>
            <w:r w:rsidRPr="006A4F9A">
              <w:rPr>
                <w:szCs w:val="28"/>
              </w:rPr>
              <w:t>Председатель</w:t>
            </w:r>
            <w:r w:rsidR="00997B7B">
              <w:rPr>
                <w:szCs w:val="28"/>
              </w:rPr>
              <w:t xml:space="preserve"> комиссии</w:t>
            </w:r>
          </w:p>
        </w:tc>
        <w:tc>
          <w:tcPr>
            <w:tcW w:w="2298" w:type="dxa"/>
          </w:tcPr>
          <w:p w:rsidR="005A2897" w:rsidRPr="00627707" w:rsidRDefault="005A2897" w:rsidP="005A2897">
            <w:pPr>
              <w:jc w:val="left"/>
            </w:pPr>
            <w:r w:rsidRPr="00627707">
              <w:t xml:space="preserve">А.П. </w:t>
            </w:r>
            <w:proofErr w:type="spellStart"/>
            <w:r w:rsidRPr="00627707">
              <w:t>Штейников</w:t>
            </w:r>
            <w:proofErr w:type="spellEnd"/>
          </w:p>
        </w:tc>
      </w:tr>
      <w:tr w:rsidR="005A2897" w:rsidTr="005A2897">
        <w:trPr>
          <w:trHeight w:val="369"/>
        </w:trPr>
        <w:tc>
          <w:tcPr>
            <w:tcW w:w="7763" w:type="dxa"/>
          </w:tcPr>
          <w:p w:rsidR="005A2897" w:rsidRPr="006A4F9A" w:rsidRDefault="005A2897" w:rsidP="0032618C">
            <w:pPr>
              <w:jc w:val="left"/>
              <w:rPr>
                <w:szCs w:val="28"/>
              </w:rPr>
            </w:pPr>
          </w:p>
        </w:tc>
        <w:tc>
          <w:tcPr>
            <w:tcW w:w="2298" w:type="dxa"/>
          </w:tcPr>
          <w:p w:rsidR="005A2897" w:rsidRPr="00627707" w:rsidRDefault="005A2897" w:rsidP="005A2897">
            <w:pPr>
              <w:jc w:val="left"/>
            </w:pPr>
          </w:p>
        </w:tc>
      </w:tr>
      <w:tr w:rsidR="005A2897" w:rsidTr="005A2897">
        <w:trPr>
          <w:trHeight w:val="362"/>
        </w:trPr>
        <w:tc>
          <w:tcPr>
            <w:tcW w:w="7763" w:type="dxa"/>
          </w:tcPr>
          <w:p w:rsidR="005A2897" w:rsidRPr="00627707" w:rsidRDefault="005A2897" w:rsidP="0032618C">
            <w:pPr>
              <w:jc w:val="left"/>
            </w:pPr>
            <w:r w:rsidRPr="006A4F9A">
              <w:rPr>
                <w:szCs w:val="28"/>
              </w:rPr>
              <w:t>Секретарь</w:t>
            </w:r>
            <w:r>
              <w:rPr>
                <w:szCs w:val="28"/>
              </w:rPr>
              <w:t xml:space="preserve"> </w:t>
            </w:r>
            <w:r w:rsidR="00997B7B">
              <w:rPr>
                <w:szCs w:val="28"/>
              </w:rPr>
              <w:t>комиссии</w:t>
            </w:r>
          </w:p>
        </w:tc>
        <w:tc>
          <w:tcPr>
            <w:tcW w:w="2298" w:type="dxa"/>
          </w:tcPr>
          <w:p w:rsidR="005A2897" w:rsidRPr="00627707" w:rsidRDefault="005A2897" w:rsidP="005A2897">
            <w:pPr>
              <w:jc w:val="left"/>
            </w:pPr>
            <w:r>
              <w:rPr>
                <w:szCs w:val="28"/>
              </w:rPr>
              <w:t>Л.В. Сорокина</w:t>
            </w:r>
          </w:p>
        </w:tc>
      </w:tr>
    </w:tbl>
    <w:p w:rsidR="005010F5" w:rsidRDefault="005010F5" w:rsidP="007D1CA2">
      <w:pPr>
        <w:ind w:firstLine="851"/>
        <w:jc w:val="right"/>
        <w:rPr>
          <w:szCs w:val="20"/>
        </w:rPr>
      </w:pPr>
    </w:p>
    <w:sectPr w:rsidR="005010F5" w:rsidSect="007D1CA2">
      <w:headerReference w:type="even" r:id="rId8"/>
      <w:headerReference w:type="default" r:id="rId9"/>
      <w:footerReference w:type="first" r:id="rId10"/>
      <w:pgSz w:w="11906" w:h="16838"/>
      <w:pgMar w:top="567" w:right="707" w:bottom="568" w:left="1418" w:header="709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5E6" w:rsidRDefault="00D305E6" w:rsidP="00E164E1">
      <w:r>
        <w:separator/>
      </w:r>
    </w:p>
  </w:endnote>
  <w:endnote w:type="continuationSeparator" w:id="0">
    <w:p w:rsidR="00D305E6" w:rsidRDefault="00D305E6" w:rsidP="00E1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18" w:rsidRDefault="002F6B18">
    <w:pPr>
      <w:pStyle w:val="a6"/>
    </w:pPr>
  </w:p>
  <w:p w:rsidR="002F6B18" w:rsidRDefault="002F6B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5E6" w:rsidRDefault="00D305E6" w:rsidP="00E164E1">
      <w:r>
        <w:separator/>
      </w:r>
    </w:p>
  </w:footnote>
  <w:footnote w:type="continuationSeparator" w:id="0">
    <w:p w:rsidR="00D305E6" w:rsidRDefault="00D305E6" w:rsidP="00E16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E1" w:rsidRDefault="00E164E1" w:rsidP="00E164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64E1" w:rsidRDefault="00E164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4E1" w:rsidRDefault="00E164E1" w:rsidP="00E164E1">
    <w:pPr>
      <w:pStyle w:val="a4"/>
      <w:framePr w:wrap="around" w:vAnchor="text" w:hAnchor="margin" w:xAlign="center" w:y="1"/>
      <w:rPr>
        <w:rStyle w:val="a5"/>
      </w:rPr>
    </w:pPr>
  </w:p>
  <w:p w:rsidR="00E164E1" w:rsidRDefault="00E164E1" w:rsidP="00A31142">
    <w:pPr>
      <w:pStyle w:val="a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95676"/>
    <w:multiLevelType w:val="hybridMultilevel"/>
    <w:tmpl w:val="7C0EAB64"/>
    <w:lvl w:ilvl="0" w:tplc="5CA46314">
      <w:start w:val="1"/>
      <w:numFmt w:val="decimal"/>
      <w:lvlText w:val="%1."/>
      <w:lvlJc w:val="left"/>
      <w:pPr>
        <w:tabs>
          <w:tab w:val="num" w:pos="1394"/>
        </w:tabs>
        <w:ind w:left="1394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245F5C"/>
    <w:multiLevelType w:val="hybridMultilevel"/>
    <w:tmpl w:val="A7A4F164"/>
    <w:lvl w:ilvl="0" w:tplc="FF18E764">
      <w:start w:val="1"/>
      <w:numFmt w:val="decimal"/>
      <w:lvlText w:val="%1."/>
      <w:lvlJc w:val="left"/>
      <w:pPr>
        <w:ind w:left="1830" w:hanging="1110"/>
      </w:pPr>
      <w:rPr>
        <w:rFonts w:ascii="Times New Roman CYR" w:hAnsi="Times New Roman CYR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871F05"/>
    <w:multiLevelType w:val="hybridMultilevel"/>
    <w:tmpl w:val="A7A4F164"/>
    <w:lvl w:ilvl="0" w:tplc="FF18E764">
      <w:start w:val="1"/>
      <w:numFmt w:val="decimal"/>
      <w:lvlText w:val="%1."/>
      <w:lvlJc w:val="left"/>
      <w:pPr>
        <w:ind w:left="1830" w:hanging="1110"/>
      </w:pPr>
      <w:rPr>
        <w:rFonts w:ascii="Times New Roman CYR" w:hAnsi="Times New Roman CYR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A9"/>
    <w:rsid w:val="00010781"/>
    <w:rsid w:val="00051D3B"/>
    <w:rsid w:val="00093935"/>
    <w:rsid w:val="000A3B77"/>
    <w:rsid w:val="000A7488"/>
    <w:rsid w:val="000B485B"/>
    <w:rsid w:val="000C3F44"/>
    <w:rsid w:val="000D2A01"/>
    <w:rsid w:val="00101E1F"/>
    <w:rsid w:val="00111CC2"/>
    <w:rsid w:val="001123B5"/>
    <w:rsid w:val="00124E52"/>
    <w:rsid w:val="0012683D"/>
    <w:rsid w:val="00133925"/>
    <w:rsid w:val="00154738"/>
    <w:rsid w:val="0017484D"/>
    <w:rsid w:val="00194BDB"/>
    <w:rsid w:val="001C0B08"/>
    <w:rsid w:val="002201B9"/>
    <w:rsid w:val="002361AE"/>
    <w:rsid w:val="0023742C"/>
    <w:rsid w:val="0024137E"/>
    <w:rsid w:val="002568A6"/>
    <w:rsid w:val="00257048"/>
    <w:rsid w:val="00290860"/>
    <w:rsid w:val="002B41A9"/>
    <w:rsid w:val="002C0C84"/>
    <w:rsid w:val="002D42F9"/>
    <w:rsid w:val="002E6B16"/>
    <w:rsid w:val="002F6B18"/>
    <w:rsid w:val="0032618C"/>
    <w:rsid w:val="0033315F"/>
    <w:rsid w:val="00342416"/>
    <w:rsid w:val="0035571C"/>
    <w:rsid w:val="0035643C"/>
    <w:rsid w:val="00360E2B"/>
    <w:rsid w:val="003B22D8"/>
    <w:rsid w:val="003C289D"/>
    <w:rsid w:val="003C564D"/>
    <w:rsid w:val="00451F3A"/>
    <w:rsid w:val="00453F20"/>
    <w:rsid w:val="00480C9E"/>
    <w:rsid w:val="00487EAE"/>
    <w:rsid w:val="004D0445"/>
    <w:rsid w:val="004D438D"/>
    <w:rsid w:val="005010F5"/>
    <w:rsid w:val="005212D2"/>
    <w:rsid w:val="0052744D"/>
    <w:rsid w:val="005329A3"/>
    <w:rsid w:val="005409D9"/>
    <w:rsid w:val="00543ACB"/>
    <w:rsid w:val="005748AC"/>
    <w:rsid w:val="005829B6"/>
    <w:rsid w:val="005A2897"/>
    <w:rsid w:val="005B31FD"/>
    <w:rsid w:val="005B47AC"/>
    <w:rsid w:val="005B570E"/>
    <w:rsid w:val="005E4467"/>
    <w:rsid w:val="005E53F4"/>
    <w:rsid w:val="006045A4"/>
    <w:rsid w:val="00605BC4"/>
    <w:rsid w:val="00627707"/>
    <w:rsid w:val="00665FEB"/>
    <w:rsid w:val="006728F8"/>
    <w:rsid w:val="0067667E"/>
    <w:rsid w:val="006818A4"/>
    <w:rsid w:val="00695C81"/>
    <w:rsid w:val="006A4F9A"/>
    <w:rsid w:val="006A7365"/>
    <w:rsid w:val="006C4C0F"/>
    <w:rsid w:val="006D3583"/>
    <w:rsid w:val="007018FC"/>
    <w:rsid w:val="0072015D"/>
    <w:rsid w:val="007205EC"/>
    <w:rsid w:val="007539A5"/>
    <w:rsid w:val="00770361"/>
    <w:rsid w:val="00791AEB"/>
    <w:rsid w:val="007D0FFC"/>
    <w:rsid w:val="007D1CA2"/>
    <w:rsid w:val="00804A7B"/>
    <w:rsid w:val="008666F2"/>
    <w:rsid w:val="008748A0"/>
    <w:rsid w:val="008771C3"/>
    <w:rsid w:val="00894AA0"/>
    <w:rsid w:val="008C7C04"/>
    <w:rsid w:val="008E271D"/>
    <w:rsid w:val="008E40AC"/>
    <w:rsid w:val="00905766"/>
    <w:rsid w:val="00950F3C"/>
    <w:rsid w:val="0097499F"/>
    <w:rsid w:val="0098348F"/>
    <w:rsid w:val="00983CCE"/>
    <w:rsid w:val="00997B7B"/>
    <w:rsid w:val="009C7DDA"/>
    <w:rsid w:val="009E6ED2"/>
    <w:rsid w:val="00A31142"/>
    <w:rsid w:val="00A3551A"/>
    <w:rsid w:val="00A46FB0"/>
    <w:rsid w:val="00A8300F"/>
    <w:rsid w:val="00AB40A6"/>
    <w:rsid w:val="00AB5C06"/>
    <w:rsid w:val="00AC39C6"/>
    <w:rsid w:val="00AD2A15"/>
    <w:rsid w:val="00AE1CDB"/>
    <w:rsid w:val="00B01A9E"/>
    <w:rsid w:val="00B01AAD"/>
    <w:rsid w:val="00B15E62"/>
    <w:rsid w:val="00B4064E"/>
    <w:rsid w:val="00B41662"/>
    <w:rsid w:val="00BA4DEF"/>
    <w:rsid w:val="00BD4EF4"/>
    <w:rsid w:val="00BF3663"/>
    <w:rsid w:val="00C53063"/>
    <w:rsid w:val="00C6453B"/>
    <w:rsid w:val="00C76D6C"/>
    <w:rsid w:val="00CC6C90"/>
    <w:rsid w:val="00CD2257"/>
    <w:rsid w:val="00CE4BDE"/>
    <w:rsid w:val="00CE70F8"/>
    <w:rsid w:val="00CF2492"/>
    <w:rsid w:val="00D158F0"/>
    <w:rsid w:val="00D20724"/>
    <w:rsid w:val="00D23F5C"/>
    <w:rsid w:val="00D25CFD"/>
    <w:rsid w:val="00D305E6"/>
    <w:rsid w:val="00D501CD"/>
    <w:rsid w:val="00D71AF6"/>
    <w:rsid w:val="00D8134F"/>
    <w:rsid w:val="00D92323"/>
    <w:rsid w:val="00DA78B4"/>
    <w:rsid w:val="00DC53F9"/>
    <w:rsid w:val="00DD0E6C"/>
    <w:rsid w:val="00E164E1"/>
    <w:rsid w:val="00E22399"/>
    <w:rsid w:val="00E242DC"/>
    <w:rsid w:val="00E26935"/>
    <w:rsid w:val="00E44B34"/>
    <w:rsid w:val="00E71550"/>
    <w:rsid w:val="00E768B9"/>
    <w:rsid w:val="00EB2390"/>
    <w:rsid w:val="00EC360F"/>
    <w:rsid w:val="00ED26A5"/>
    <w:rsid w:val="00F24912"/>
    <w:rsid w:val="00F3028C"/>
    <w:rsid w:val="00F33A9A"/>
    <w:rsid w:val="00F36733"/>
    <w:rsid w:val="00F4595B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DF57F668-9530-49EC-932A-A31FD36D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A01"/>
    <w:pPr>
      <w:jc w:val="center"/>
    </w:pPr>
    <w:rPr>
      <w:sz w:val="28"/>
      <w:szCs w:val="24"/>
    </w:rPr>
  </w:style>
  <w:style w:type="paragraph" w:styleId="1">
    <w:name w:val="heading 1"/>
    <w:basedOn w:val="a"/>
    <w:next w:val="a"/>
    <w:qFormat/>
    <w:rsid w:val="000D2A01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4">
    <w:name w:val="heading 4"/>
    <w:basedOn w:val="a"/>
    <w:next w:val="a"/>
    <w:link w:val="40"/>
    <w:qFormat/>
    <w:rsid w:val="00627707"/>
    <w:pPr>
      <w:keepNext/>
      <w:spacing w:before="240" w:after="60" w:line="276" w:lineRule="auto"/>
      <w:jc w:val="left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0D2A01"/>
    <w:pPr>
      <w:spacing w:line="360" w:lineRule="auto"/>
      <w:ind w:firstLine="720"/>
      <w:jc w:val="both"/>
    </w:pPr>
    <w:rPr>
      <w:szCs w:val="28"/>
    </w:rPr>
  </w:style>
  <w:style w:type="character" w:customStyle="1" w:styleId="40">
    <w:name w:val="Заголовок 4 Знак"/>
    <w:link w:val="4"/>
    <w:semiHidden/>
    <w:rsid w:val="00627707"/>
    <w:rPr>
      <w:rFonts w:ascii="Calibri" w:hAnsi="Calibri"/>
      <w:b/>
      <w:bCs/>
      <w:sz w:val="28"/>
      <w:szCs w:val="28"/>
      <w:lang w:val="ru-RU" w:eastAsia="ru-RU" w:bidi="ar-SA"/>
    </w:rPr>
  </w:style>
  <w:style w:type="table" w:styleId="a3">
    <w:name w:val="Table Grid"/>
    <w:basedOn w:val="a1"/>
    <w:rsid w:val="00627707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164E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164E1"/>
  </w:style>
  <w:style w:type="paragraph" w:styleId="a6">
    <w:name w:val="footer"/>
    <w:basedOn w:val="a"/>
    <w:rsid w:val="00CC6C90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23742C"/>
    <w:pPr>
      <w:spacing w:after="120"/>
      <w:jc w:val="left"/>
    </w:pPr>
    <w:rPr>
      <w:sz w:val="24"/>
    </w:rPr>
  </w:style>
  <w:style w:type="paragraph" w:styleId="a8">
    <w:name w:val="Body Text Indent"/>
    <w:basedOn w:val="a"/>
    <w:link w:val="a9"/>
    <w:rsid w:val="00AC39C6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AC39C6"/>
    <w:rPr>
      <w:sz w:val="28"/>
      <w:szCs w:val="24"/>
    </w:rPr>
  </w:style>
  <w:style w:type="paragraph" w:styleId="aa">
    <w:name w:val="Balloon Text"/>
    <w:basedOn w:val="a"/>
    <w:link w:val="ab"/>
    <w:rsid w:val="008C7C04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C7C0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B22D8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8;&#1048;&#1050;%20&#1075;.&#1051;&#1099;&#1089;&#1100;&#1074;&#1099;\&#1056;&#1045;&#1064;&#1045;&#1053;&#1048;&#1045;%20&#1058;&#1048;&#1050;%20(&#1096;&#1072;&#1073;&#1083;&#1086;&#1085;)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99C4-EBFC-4162-AD87-6519C526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ТИК (шаблон).</Template>
  <TotalTime>3</TotalTime>
  <Pages>1</Pages>
  <Words>188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MoBIL GROUP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Admin</dc:creator>
  <cp:lastModifiedBy>TIC</cp:lastModifiedBy>
  <cp:revision>3</cp:revision>
  <cp:lastPrinted>2019-01-22T12:43:00Z</cp:lastPrinted>
  <dcterms:created xsi:type="dcterms:W3CDTF">2021-06-27T16:30:00Z</dcterms:created>
  <dcterms:modified xsi:type="dcterms:W3CDTF">2021-06-27T16:32:00Z</dcterms:modified>
</cp:coreProperties>
</file>